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232" w:rsidRDefault="003D6232" w:rsidP="003D6232">
      <w:pPr>
        <w:pStyle w:val="NoSpacing"/>
      </w:pPr>
      <w:r>
        <w:rPr>
          <w:u w:val="single"/>
        </w:rPr>
        <w:t>William NEWMAN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3D6232" w:rsidRDefault="003D6232" w:rsidP="003D6232">
      <w:pPr>
        <w:pStyle w:val="NoSpacing"/>
      </w:pPr>
    </w:p>
    <w:p w:rsidR="003D6232" w:rsidRDefault="003D6232" w:rsidP="003D6232">
      <w:pPr>
        <w:pStyle w:val="NoSpacing"/>
      </w:pPr>
    </w:p>
    <w:p w:rsidR="003D6232" w:rsidRDefault="003D6232" w:rsidP="003D6232">
      <w:pPr>
        <w:pStyle w:val="NoSpacing"/>
      </w:pPr>
      <w:r>
        <w:t xml:space="preserve">  3 Jun.</w:t>
      </w:r>
      <w:r>
        <w:tab/>
        <w:t>1438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3D6232" w:rsidRDefault="003D6232" w:rsidP="003D6232">
      <w:pPr>
        <w:pStyle w:val="NoSpacing"/>
      </w:pPr>
      <w:r>
        <w:tab/>
      </w:r>
      <w:r>
        <w:tab/>
        <w:t>Bedfordshire into lands of Sir John Harpenden(q.v.).</w:t>
      </w:r>
    </w:p>
    <w:p w:rsidR="003D6232" w:rsidRDefault="003D6232" w:rsidP="003D623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25-39)</w:t>
      </w:r>
    </w:p>
    <w:p w:rsidR="003D6232" w:rsidRDefault="003D6232" w:rsidP="003D6232">
      <w:pPr>
        <w:pStyle w:val="NoSpacing"/>
      </w:pPr>
    </w:p>
    <w:p w:rsidR="003D6232" w:rsidRDefault="003D6232" w:rsidP="003D6232">
      <w:pPr>
        <w:pStyle w:val="NoSpacing"/>
      </w:pPr>
    </w:p>
    <w:p w:rsidR="003D6232" w:rsidRPr="00DB0867" w:rsidRDefault="003D6232" w:rsidP="003D6232">
      <w:pPr>
        <w:pStyle w:val="NoSpacing"/>
      </w:pPr>
      <w:r>
        <w:t>7 October 2017</w:t>
      </w:r>
    </w:p>
    <w:p w:rsidR="006B2F86" w:rsidRPr="003D6232" w:rsidRDefault="003D6232" w:rsidP="00E71FC3">
      <w:pPr>
        <w:pStyle w:val="NoSpacing"/>
      </w:pPr>
      <w:bookmarkStart w:id="0" w:name="_GoBack"/>
      <w:bookmarkEnd w:id="0"/>
    </w:p>
    <w:sectPr w:rsidR="006B2F86" w:rsidRPr="003D62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232" w:rsidRDefault="003D6232" w:rsidP="00E71FC3">
      <w:pPr>
        <w:spacing w:after="0" w:line="240" w:lineRule="auto"/>
      </w:pPr>
      <w:r>
        <w:separator/>
      </w:r>
    </w:p>
  </w:endnote>
  <w:endnote w:type="continuationSeparator" w:id="0">
    <w:p w:rsidR="003D6232" w:rsidRDefault="003D62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232" w:rsidRDefault="003D6232" w:rsidP="00E71FC3">
      <w:pPr>
        <w:spacing w:after="0" w:line="240" w:lineRule="auto"/>
      </w:pPr>
      <w:r>
        <w:separator/>
      </w:r>
    </w:p>
  </w:footnote>
  <w:footnote w:type="continuationSeparator" w:id="0">
    <w:p w:rsidR="003D6232" w:rsidRDefault="003D62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32"/>
    <w:rsid w:val="001A7C09"/>
    <w:rsid w:val="003D62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0C3E9"/>
  <w15:chartTrackingRefBased/>
  <w15:docId w15:val="{B7ED1327-8C02-4982-9CE0-AE44576D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2017-10-07T19:19:00Z</dcterms:created>
  <dcterms:modified xsi:type="dcterms:W3CDTF">2017-10-07T19:19:00Z</dcterms:modified>
</cp:coreProperties>
</file>